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4AF53360" w:rsidR="00964276" w:rsidRPr="00E01E9D" w:rsidRDefault="001B359E" w:rsidP="00A72694">
      <w:pPr>
        <w:rPr>
          <w:rFonts w:asciiTheme="minorHAnsi" w:hAnsiTheme="minorHAnsi"/>
          <w:lang w:val="nn-NO"/>
        </w:rPr>
      </w:pPr>
      <w:r>
        <w:rPr>
          <w:rFonts w:asciiTheme="minorHAnsi" w:hAnsiTheme="minorHAnsi"/>
          <w:lang w:val="nn-NO"/>
        </w:rPr>
        <w:t>Farsund kommune</w:t>
      </w:r>
    </w:p>
    <w:p w14:paraId="5E906B00" w14:textId="7D1ACDAA" w:rsidR="00D7129D" w:rsidRPr="00515964" w:rsidRDefault="00A72694" w:rsidP="00A72694">
      <w:pPr>
        <w:rPr>
          <w:rFonts w:asciiTheme="minorHAnsi" w:hAnsiTheme="minorHAnsi"/>
          <w:lang w:val="nn-NO"/>
        </w:rPr>
      </w:pPr>
      <w:r w:rsidRPr="001B359E">
        <w:rPr>
          <w:rFonts w:asciiTheme="minorHAnsi" w:hAnsiTheme="minorHAnsi"/>
          <w:lang w:val="nn-NO"/>
        </w:rPr>
        <w:t>v/</w:t>
      </w:r>
      <w:r w:rsidR="00DA7A1A" w:rsidRPr="001B359E">
        <w:rPr>
          <w:rFonts w:asciiTheme="minorHAnsi" w:hAnsiTheme="minorHAnsi"/>
          <w:lang w:val="nn-NO"/>
        </w:rPr>
        <w:t xml:space="preserve"> </w:t>
      </w:r>
      <w:r w:rsidR="00515964">
        <w:rPr>
          <w:rFonts w:asciiTheme="minorHAnsi" w:hAnsiTheme="minorHAnsi"/>
          <w:lang w:val="nn-NO"/>
        </w:rPr>
        <w:t>Ida Foss</w:t>
      </w: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proofErr w:type="spellStart"/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proofErr w:type="spellEnd"/>
      <w:r w:rsidRPr="00120C6C">
        <w:rPr>
          <w:rFonts w:asciiTheme="minorHAnsi" w:hAnsiTheme="minorHAnsi" w:cs="Arial"/>
          <w:lang w:val="sv-SE"/>
        </w:rPr>
        <w:t xml:space="preserve">, </w:t>
      </w:r>
      <w:proofErr w:type="spellStart"/>
      <w:proofErr w:type="gramStart"/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proofErr w:type="spellEnd"/>
      <w:proofErr w:type="gramEnd"/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proofErr w:type="spellStart"/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</w:t>
      </w:r>
      <w:proofErr w:type="spellEnd"/>
      <w:r w:rsidRPr="00120C6C">
        <w:rPr>
          <w:rFonts w:asciiTheme="minorHAnsi" w:hAnsiTheme="minorHAnsi" w:cs="Arial"/>
          <w:highlight w:val="yellow"/>
        </w:rPr>
        <w:t>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24C3CAD9" w14:textId="22F92E9F" w:rsidR="00D7129D" w:rsidRPr="00120C6C" w:rsidRDefault="00FF7C14" w:rsidP="001B359E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515964">
        <w:rPr>
          <w:rFonts w:asciiTheme="minorHAnsi" w:hAnsiTheme="minorHAnsi"/>
        </w:rPr>
        <w:t xml:space="preserve"> konsulentbistand i forbindelse med utarbeidelse av helse- og omsorgsplan. 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4668DC67" w14:textId="77777777" w:rsidR="00515964" w:rsidRPr="00311E38" w:rsidRDefault="00515964" w:rsidP="0051596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515964" w:rsidRPr="00120C6C" w14:paraId="0F5D3276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3FDC34BC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7DDFD78D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515964" w:rsidRPr="00120C6C" w14:paraId="09F2BA8C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0565A4A0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276933BE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515964" w:rsidRPr="00120C6C" w14:paraId="4CAC3029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3FEB3B04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3E43DE19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515964" w:rsidRPr="00120C6C" w14:paraId="497D1E44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04C06EE3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656AB3B5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515964" w:rsidRPr="00120C6C" w14:paraId="25690EDE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5FFEE5AD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50BE08EB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515964" w:rsidRPr="00120C6C" w14:paraId="3C94D441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4A6C18EA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3004A0AD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515964" w:rsidRPr="00120C6C" w14:paraId="110A2B29" w14:textId="77777777" w:rsidTr="00464E4B">
        <w:tc>
          <w:tcPr>
            <w:tcW w:w="3085" w:type="dxa"/>
            <w:shd w:val="clear" w:color="auto" w:fill="D9D9D9" w:themeFill="background1" w:themeFillShade="D9"/>
          </w:tcPr>
          <w:p w14:paraId="349F9F6D" w14:textId="77777777" w:rsidR="00515964" w:rsidRPr="00120C6C" w:rsidRDefault="00515964" w:rsidP="00464E4B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6AB3DBF5" w14:textId="77777777" w:rsidR="00515964" w:rsidRPr="00120C6C" w:rsidRDefault="00515964" w:rsidP="00464E4B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4E267F9D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 Det bekreftes at tilbudet som minimum inneholder de elementer listet opp i konkurransereglene punkt </w:t>
      </w:r>
      <w:r>
        <w:rPr>
          <w:rFonts w:asciiTheme="minorHAnsi" w:hAnsiTheme="minorHAnsi"/>
        </w:rPr>
        <w:t>8.2.2</w:t>
      </w:r>
      <w:r w:rsidRPr="0034484A">
        <w:rPr>
          <w:rFonts w:asciiTheme="minorHAnsi" w:hAnsiTheme="minorHAnsi"/>
        </w:rPr>
        <w:t>. </w:t>
      </w:r>
    </w:p>
    <w:p w14:paraId="35FA7AF5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54BE96F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2C473EC3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43F86D9" w14:textId="7CE52073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 </w:t>
      </w:r>
    </w:p>
    <w:p w14:paraId="5424FBA9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29D77184" w14:textId="77777777" w:rsidR="00515964" w:rsidRPr="004D2F65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492A96BD" w14:textId="77777777" w:rsidR="00515964" w:rsidRDefault="00515964" w:rsidP="00515964">
      <w:pPr>
        <w:rPr>
          <w:rFonts w:asciiTheme="minorHAnsi" w:hAnsiTheme="minorHAnsi"/>
          <w:b/>
          <w:bCs/>
        </w:rPr>
      </w:pPr>
    </w:p>
    <w:p w14:paraId="01E5BCF0" w14:textId="77777777" w:rsidR="00515964" w:rsidRPr="0034484A" w:rsidRDefault="00515964" w:rsidP="00515964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658DE25B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515964" w:rsidRPr="0034484A" w14:paraId="066F6E46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F31AC7C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2B8FB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515964" w:rsidRPr="0034484A" w14:paraId="35571B6C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BE614EB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D82FE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515964" w:rsidRPr="0034484A" w14:paraId="166A40A6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9C3CD35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45554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515964" w:rsidRPr="0034484A" w14:paraId="48570D29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3EDE93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D5EB4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4EA0BBB4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74DD21E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515964" w:rsidRPr="0034484A" w14:paraId="504389BD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F8287B0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C4D04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515964" w:rsidRPr="0034484A" w14:paraId="6A1110C0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A07F818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581CB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515964" w:rsidRPr="0034484A" w14:paraId="44378846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BBC84F2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500AB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515964" w:rsidRPr="0034484A" w14:paraId="62C977EA" w14:textId="77777777" w:rsidTr="00464E4B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173AB7D" w14:textId="77777777" w:rsidR="00515964" w:rsidRPr="0034484A" w:rsidRDefault="00515964" w:rsidP="00464E4B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6ADE1" w14:textId="77777777" w:rsidR="00515964" w:rsidRPr="0034484A" w:rsidRDefault="00515964" w:rsidP="00464E4B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660A2A7E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F0CFF7D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20B21E7A" w14:textId="77777777" w:rsidR="00515964" w:rsidRPr="0034484A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C47ED68" w14:textId="77777777" w:rsidR="00515964" w:rsidRPr="00120C6C" w:rsidRDefault="00515964" w:rsidP="0051596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1E6BACBD" w14:textId="77777777" w:rsidR="00515964" w:rsidRPr="00120C6C" w:rsidRDefault="00515964" w:rsidP="00515964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3CE8F2D" w14:textId="77777777" w:rsidR="00515964" w:rsidRDefault="00515964" w:rsidP="00515964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465773E2" w14:textId="77777777" w:rsidR="00515964" w:rsidRPr="00C518FD" w:rsidRDefault="00515964" w:rsidP="00515964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515964" w:rsidRPr="00C518FD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0A88" w14:textId="77777777" w:rsidR="009E2762" w:rsidRDefault="009E2762" w:rsidP="00D7129D">
      <w:r>
        <w:separator/>
      </w:r>
    </w:p>
  </w:endnote>
  <w:endnote w:type="continuationSeparator" w:id="0">
    <w:p w14:paraId="535D8136" w14:textId="77777777" w:rsidR="009E2762" w:rsidRDefault="009E2762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D904B" w14:textId="77777777" w:rsidR="009E2762" w:rsidRDefault="009E2762" w:rsidP="00D7129D">
      <w:r>
        <w:separator/>
      </w:r>
    </w:p>
  </w:footnote>
  <w:footnote w:type="continuationSeparator" w:id="0">
    <w:p w14:paraId="4E8B1FF1" w14:textId="77777777" w:rsidR="009E2762" w:rsidRDefault="009E2762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196BC532" w:rsidR="00E01E9D" w:rsidRDefault="00E01E9D">
    <w:pPr>
      <w:pStyle w:val="Topptekst"/>
    </w:pPr>
    <w:r>
      <w:t>Vedlegg 1 – Tilbudsbrev</w:t>
    </w:r>
    <w:r w:rsidR="00D200D8">
      <w:t xml:space="preserve">                                                                                                                     </w:t>
    </w:r>
    <w:r w:rsidR="00D200D8">
      <w:rPr>
        <w:noProof/>
      </w:rPr>
      <w:drawing>
        <wp:inline distT="0" distB="0" distL="0" distR="0" wp14:anchorId="6430ACBA" wp14:editId="74FDD764">
          <wp:extent cx="279400" cy="343588"/>
          <wp:effectExtent l="0" t="0" r="6350" b="0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66" cy="357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65356">
    <w:abstractNumId w:val="0"/>
  </w:num>
  <w:num w:numId="2" w16cid:durableId="39669585">
    <w:abstractNumId w:val="1"/>
  </w:num>
  <w:num w:numId="3" w16cid:durableId="3231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240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193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10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59E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17A12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3CAF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5964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57E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746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4724F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2705C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2EB1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2248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4E02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2A2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762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064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4B2D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677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0D8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7BB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A749A"/>
    <w:rsid w:val="00FB0A67"/>
    <w:rsid w:val="00FB19E0"/>
    <w:rsid w:val="00FB1D32"/>
    <w:rsid w:val="00FB1F51"/>
    <w:rsid w:val="00FB28D3"/>
    <w:rsid w:val="00FB2D22"/>
    <w:rsid w:val="00FB4899"/>
    <w:rsid w:val="00FB6A0F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7D4CB45F-CAD5-4367-B5A7-D759DD73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8866-A908-4F27-8551-70A063CC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19</TotalTime>
  <Pages>1</Pages>
  <Words>303</Words>
  <Characters>1607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19</cp:revision>
  <dcterms:created xsi:type="dcterms:W3CDTF">2015-08-04T11:52:00Z</dcterms:created>
  <dcterms:modified xsi:type="dcterms:W3CDTF">2026-05-11T10:58:00Z</dcterms:modified>
</cp:coreProperties>
</file>